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DFD8645" w:rsidR="0074405B" w:rsidRDefault="002B73C5" w:rsidP="0074405B">
      <w:pPr>
        <w:pStyle w:val="3GPPHeader"/>
        <w:spacing w:after="60"/>
        <w:rPr>
          <w:sz w:val="32"/>
          <w:szCs w:val="32"/>
          <w:highlight w:val="yellow"/>
        </w:rPr>
      </w:pPr>
      <w:r>
        <w:t>3GPP TSG-RAN WG2 #99</w:t>
      </w:r>
      <w:r w:rsidR="007F7358">
        <w:t>bis</w:t>
      </w:r>
      <w:r w:rsidR="0074405B">
        <w:tab/>
      </w:r>
      <w:proofErr w:type="spellStart"/>
      <w:r w:rsidR="00D70E73">
        <w:rPr>
          <w:sz w:val="32"/>
          <w:szCs w:val="32"/>
        </w:rPr>
        <w:t>Tdoc</w:t>
      </w:r>
      <w:proofErr w:type="spellEnd"/>
      <w:r w:rsidR="00D70E73">
        <w:rPr>
          <w:sz w:val="32"/>
          <w:szCs w:val="32"/>
        </w:rPr>
        <w:t xml:space="preserve"> R2-17</w:t>
      </w:r>
      <w:r w:rsidR="001574E7">
        <w:rPr>
          <w:sz w:val="32"/>
          <w:szCs w:val="32"/>
        </w:rPr>
        <w:t>10191</w:t>
      </w:r>
    </w:p>
    <w:p w14:paraId="75AF6092" w14:textId="0779997B" w:rsidR="007F7358" w:rsidRDefault="007F7358" w:rsidP="001D1F8A">
      <w:pPr>
        <w:pStyle w:val="CRCoverPage"/>
        <w:tabs>
          <w:tab w:val="left" w:pos="6946"/>
        </w:tabs>
        <w:outlineLvl w:val="0"/>
        <w:rPr>
          <w:b/>
          <w:noProof/>
          <w:sz w:val="24"/>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2017</w:t>
      </w:r>
      <w:r w:rsidR="001D1F8A">
        <w:rPr>
          <w:b/>
          <w:noProof/>
          <w:sz w:val="24"/>
        </w:rPr>
        <w:tab/>
      </w:r>
      <w:r w:rsidR="00494445" w:rsidRPr="00296B91">
        <w:rPr>
          <w:i/>
          <w:noProof/>
        </w:rPr>
        <w:t>(</w:t>
      </w:r>
      <w:r w:rsidR="001D1F8A">
        <w:rPr>
          <w:i/>
          <w:noProof/>
        </w:rPr>
        <w:t>resubmission</w:t>
      </w:r>
      <w:r w:rsidR="00494445" w:rsidRPr="00296B91">
        <w:rPr>
          <w:i/>
          <w:noProof/>
        </w:rPr>
        <w:t xml:space="preserve"> of </w:t>
      </w:r>
      <w:r w:rsidR="00363D14">
        <w:rPr>
          <w:i/>
          <w:lang w:val="en-US"/>
        </w:rPr>
        <w:t>R2-1707840</w:t>
      </w:r>
      <w:r w:rsidR="00494445" w:rsidRPr="00296B91">
        <w:rPr>
          <w:i/>
          <w:noProof/>
        </w:rPr>
        <w:t>)</w:t>
      </w:r>
    </w:p>
    <w:p w14:paraId="56C12257" w14:textId="77777777" w:rsidR="00E90E49" w:rsidRPr="00CE0424" w:rsidRDefault="00E90E49" w:rsidP="00357380">
      <w:pPr>
        <w:pStyle w:val="3GPPHeader"/>
      </w:pPr>
    </w:p>
    <w:p w14:paraId="4A4F422A" w14:textId="16CE593B"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1D1F8A">
        <w:rPr>
          <w:sz w:val="22"/>
          <w:szCs w:val="22"/>
          <w:lang w:val="en-US"/>
        </w:rPr>
        <w:t>9.7.2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7D15A99" w:rsidR="00E90E49" w:rsidRPr="00CE0424" w:rsidRDefault="003D3C45" w:rsidP="00311702">
      <w:pPr>
        <w:pStyle w:val="3GPPHeader"/>
        <w:rPr>
          <w:sz w:val="22"/>
          <w:szCs w:val="22"/>
        </w:rPr>
      </w:pPr>
      <w:r>
        <w:rPr>
          <w:sz w:val="22"/>
          <w:szCs w:val="22"/>
        </w:rPr>
        <w:t>Title:</w:t>
      </w:r>
      <w:r w:rsidR="00E90E49" w:rsidRPr="00CE0424">
        <w:rPr>
          <w:sz w:val="22"/>
          <w:szCs w:val="22"/>
        </w:rPr>
        <w:tab/>
      </w:r>
      <w:r w:rsidR="003D3119" w:rsidRPr="003D3119">
        <w:rPr>
          <w:sz w:val="22"/>
          <w:szCs w:val="22"/>
        </w:rPr>
        <w:t>Message 3.5 in LTE connected to 5GC</w:t>
      </w:r>
      <w:bookmarkStart w:id="0" w:name="_GoBack"/>
      <w:bookmarkEnd w:id="0"/>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19EA3768" w:rsidR="00C3171C" w:rsidRDefault="005E2A6D" w:rsidP="0039055D">
      <w:r>
        <w:t>The limited size of MSG3 in LTE is an issue that seem</w:t>
      </w:r>
      <w:r w:rsidR="00F41589">
        <w:t>s</w:t>
      </w:r>
      <w:r>
        <w:t xml:space="preserve"> to recur in every 3GPP release. Instead of coming up with different solutions each time (e.g. overloading various bits or extending the message), we could con</w:t>
      </w:r>
      <w:r w:rsidR="00C3171C">
        <w:t>sider a more long-term solution.</w:t>
      </w:r>
      <w:r>
        <w:t xml:space="preserve"> In this contribution, we discuss </w:t>
      </w:r>
      <w:r w:rsidR="00ED185F">
        <w:t>how this can be achieved by introducing a “MSG3.5”.</w:t>
      </w:r>
    </w:p>
    <w:p w14:paraId="2EE9A1A8" w14:textId="77777777" w:rsidR="00C3171C" w:rsidRDefault="00C3171C" w:rsidP="00C3171C">
      <w:pPr>
        <w:pStyle w:val="Heading1"/>
      </w:pPr>
      <w:r w:rsidRPr="00CE0424">
        <w:t>Discussion</w:t>
      </w:r>
    </w:p>
    <w:p w14:paraId="53EB885D" w14:textId="77777777" w:rsidR="00C3171C" w:rsidRDefault="00C3171C" w:rsidP="00C3171C">
      <w:pPr>
        <w:pStyle w:val="Heading2"/>
      </w:pPr>
      <w:r w:rsidRPr="00E314BC">
        <w:t>MSG3 size constraint in LTE</w:t>
      </w:r>
    </w:p>
    <w:p w14:paraId="0DDB4BED" w14:textId="77777777" w:rsidR="00C3171C" w:rsidRDefault="00C3171C" w:rsidP="00C3171C">
      <w:r>
        <w:t>The RRC connection request, RRC connection re-establishment request, and RRC connection resume request are sent on SRB0 using the UL CCCH, i.e. “MSG3” of the LTE random access procedure. As SRB0 uses RLC TM and hence lacks segmentation, the whole RRC PDU must be sent within a single transport block which limits its size. The size of the transport block is determined by the number of bits that can be reliably delivered to a UE at the cell edge and can be as low as 56 bits in some deployments. After removing MAC, RLC, and PDCP overhead, only 48 bits remain for the actual RRC PDU.</w:t>
      </w:r>
    </w:p>
    <w:p w14:paraId="637CD31F" w14:textId="28BEF177" w:rsidR="00C3171C" w:rsidRDefault="00C3171C" w:rsidP="00C3171C">
      <w:r>
        <w:t xml:space="preserve">Some </w:t>
      </w:r>
      <w:proofErr w:type="spellStart"/>
      <w:r>
        <w:t>eNBs</w:t>
      </w:r>
      <w:proofErr w:type="spellEnd"/>
      <w:r>
        <w:t xml:space="preserve"> supports a flexible MSG3 size by allowing the UE to indicate its MSG3 size and radio conditions in the preamble transmission (using the preamble groups A and B). This, however, does not change the fact that there will still be deployments which only support a </w:t>
      </w:r>
      <w:proofErr w:type="gramStart"/>
      <w:r>
        <w:t>56 bit</w:t>
      </w:r>
      <w:proofErr w:type="gramEnd"/>
      <w:r>
        <w:t xml:space="preserve"> UL CCCH.</w:t>
      </w:r>
    </w:p>
    <w:p w14:paraId="00E52F6C" w14:textId="3ED60BAA" w:rsidR="00C3171C" w:rsidRDefault="00C3171C" w:rsidP="005D60BF">
      <w:pPr>
        <w:pStyle w:val="Observation"/>
        <w:ind w:left="1701" w:hanging="1701"/>
      </w:pPr>
      <w:bookmarkStart w:id="1" w:name="_Toc486855418"/>
      <w:bookmarkStart w:id="2" w:name="_Toc486855430"/>
      <w:bookmarkStart w:id="3" w:name="_Toc486855449"/>
      <w:bookmarkStart w:id="4" w:name="_Toc486855478"/>
      <w:bookmarkStart w:id="5" w:name="_Toc490210421"/>
      <w:bookmarkStart w:id="6" w:name="_Toc490225347"/>
      <w:r>
        <w:t xml:space="preserve">The size </w:t>
      </w:r>
      <w:r w:rsidR="005D60BF">
        <w:t>of</w:t>
      </w:r>
      <w:r w:rsidR="00846738">
        <w:t xml:space="preserve"> MSG3 </w:t>
      </w:r>
      <w:r w:rsidR="005D60BF">
        <w:t xml:space="preserve">is limited to 56 bits in some </w:t>
      </w:r>
      <w:r w:rsidR="00631793">
        <w:t>networks</w:t>
      </w:r>
      <w:r>
        <w:t>.</w:t>
      </w:r>
      <w:bookmarkEnd w:id="1"/>
      <w:bookmarkEnd w:id="2"/>
      <w:bookmarkEnd w:id="3"/>
      <w:bookmarkEnd w:id="4"/>
      <w:bookmarkEnd w:id="5"/>
      <w:bookmarkEnd w:id="6"/>
      <w:r>
        <w:t xml:space="preserve"> </w:t>
      </w:r>
    </w:p>
    <w:p w14:paraId="7387E132" w14:textId="38E11763" w:rsidR="00C3171C" w:rsidRDefault="00C3171C" w:rsidP="00575A1F">
      <w:pPr>
        <w:pStyle w:val="Heading2"/>
      </w:pPr>
      <w:r>
        <w:t>Motivation for larger MSG3</w:t>
      </w:r>
    </w:p>
    <w:p w14:paraId="7163574F" w14:textId="2ABB15A1" w:rsidR="001C64F9" w:rsidRDefault="0039055D" w:rsidP="0039055D">
      <w:r>
        <w:t xml:space="preserve">The limited size of MSG3 in LTE is an issue that seem to recur in </w:t>
      </w:r>
      <w:r w:rsidR="00B73CA4">
        <w:t>every</w:t>
      </w:r>
      <w:r>
        <w:t xml:space="preserve"> 3GPP release. </w:t>
      </w:r>
      <w:r w:rsidR="00D63D33">
        <w:t xml:space="preserve">One of the later examples is </w:t>
      </w:r>
      <w:r w:rsidR="005D60BF">
        <w:t xml:space="preserve">Rel-13 </w:t>
      </w:r>
      <w:r w:rsidR="00D63D33">
        <w:t xml:space="preserve">RRC resume where </w:t>
      </w:r>
      <w:r w:rsidR="004D25CC">
        <w:t>a truncated version of the Resume ID was intr</w:t>
      </w:r>
      <w:r w:rsidR="001B331B">
        <w:t xml:space="preserve">oduced to fit into a </w:t>
      </w:r>
      <w:proofErr w:type="gramStart"/>
      <w:r w:rsidR="001B331B">
        <w:t>56 bit</w:t>
      </w:r>
      <w:proofErr w:type="gramEnd"/>
      <w:r w:rsidR="001B331B">
        <w:t xml:space="preserve"> MSG3</w:t>
      </w:r>
      <w:r w:rsidR="00D63D33">
        <w:t xml:space="preserve">. </w:t>
      </w:r>
      <w:r w:rsidR="002E1718">
        <w:t>The</w:t>
      </w:r>
      <w:r w:rsidR="001F2FAB">
        <w:t xml:space="preserve"> </w:t>
      </w:r>
      <w:r w:rsidR="002E1718">
        <w:t>T</w:t>
      </w:r>
      <w:r w:rsidR="001F2FAB">
        <w:t xml:space="preserve">runcated Resume ID </w:t>
      </w:r>
      <w:r w:rsidR="00140C08">
        <w:t xml:space="preserve">affects performance since it reduces </w:t>
      </w:r>
      <w:r w:rsidR="001C64F9">
        <w:t xml:space="preserve">the number of connections that can be suspended per </w:t>
      </w:r>
      <w:proofErr w:type="spellStart"/>
      <w:r w:rsidR="001C64F9">
        <w:t>eNB</w:t>
      </w:r>
      <w:proofErr w:type="spellEnd"/>
      <w:r w:rsidR="001C64F9">
        <w:t xml:space="preserve"> and the area in which a connection can be resumed. </w:t>
      </w:r>
      <w:r w:rsidR="00631793">
        <w:t xml:space="preserve">Only if the </w:t>
      </w:r>
      <w:proofErr w:type="gramStart"/>
      <w:r w:rsidR="00631793">
        <w:t xml:space="preserve">network </w:t>
      </w:r>
      <w:r w:rsidR="00140C08">
        <w:t xml:space="preserve"> indicates</w:t>
      </w:r>
      <w:proofErr w:type="gramEnd"/>
      <w:r w:rsidR="00140C08">
        <w:t xml:space="preserve"> that it supports a larger MSG3 (the </w:t>
      </w:r>
      <w:proofErr w:type="spellStart"/>
      <w:r w:rsidR="00140C08" w:rsidRPr="004D25CC">
        <w:rPr>
          <w:i/>
        </w:rPr>
        <w:t>useFullResumeID</w:t>
      </w:r>
      <w:proofErr w:type="spellEnd"/>
      <w:r w:rsidR="00140C08">
        <w:t xml:space="preserve"> flag is set in SIB2)</w:t>
      </w:r>
      <w:r w:rsidR="00631793">
        <w:t xml:space="preserve"> is the UE allowed to use the full Resume ID</w:t>
      </w:r>
      <w:r w:rsidR="00140C08">
        <w:t xml:space="preserve">. </w:t>
      </w:r>
      <w:r w:rsidR="001C64F9">
        <w:t>The same problem applies to Light Connection</w:t>
      </w:r>
      <w:r w:rsidR="00ED185F">
        <w:t xml:space="preserve"> </w:t>
      </w:r>
      <w:r w:rsidR="00ED185F">
        <w:fldChar w:fldCharType="begin"/>
      </w:r>
      <w:r w:rsidR="00ED185F">
        <w:instrText xml:space="preserve"> REF _Ref486855991 \r \h </w:instrText>
      </w:r>
      <w:r w:rsidR="00ED185F">
        <w:fldChar w:fldCharType="separate"/>
      </w:r>
      <w:r w:rsidR="00ED185F">
        <w:t>[3]</w:t>
      </w:r>
      <w:r w:rsidR="00ED185F">
        <w:fldChar w:fldCharType="end"/>
      </w:r>
      <w:r w:rsidR="00B33DDC">
        <w:rPr>
          <w:rStyle w:val="FootnoteReference"/>
        </w:rPr>
        <w:footnoteReference w:id="2"/>
      </w:r>
      <w:r w:rsidR="00ED185F">
        <w:t xml:space="preserve"> and </w:t>
      </w:r>
      <w:r w:rsidR="001C64F9">
        <w:t xml:space="preserve">Inactive mode </w:t>
      </w:r>
      <w:r w:rsidR="00ED185F">
        <w:t>in LTE connected to 5G-CN</w:t>
      </w:r>
      <w:r w:rsidR="00B33DDC">
        <w:t xml:space="preserve"> </w:t>
      </w:r>
      <w:r w:rsidR="00B33DDC">
        <w:fldChar w:fldCharType="begin"/>
      </w:r>
      <w:r w:rsidR="00B33DDC">
        <w:instrText xml:space="preserve"> REF _Ref486856037 \r \h </w:instrText>
      </w:r>
      <w:r w:rsidR="00B33DDC">
        <w:fldChar w:fldCharType="separate"/>
      </w:r>
      <w:r w:rsidR="00B33DDC">
        <w:t>[1]</w:t>
      </w:r>
      <w:r w:rsidR="00B33DDC">
        <w:fldChar w:fldCharType="end"/>
      </w:r>
      <w:r w:rsidR="00ED185F">
        <w:t xml:space="preserve"> </w:t>
      </w:r>
      <w:r w:rsidR="001C64F9">
        <w:t xml:space="preserve">which </w:t>
      </w:r>
      <w:r w:rsidR="000B6EBF">
        <w:t>build</w:t>
      </w:r>
      <w:r w:rsidR="001C64F9">
        <w:t xml:space="preserve"> upon Rel-13 RRC resume.</w:t>
      </w:r>
      <w:r w:rsidR="004D25CC">
        <w:t xml:space="preserve"> </w:t>
      </w:r>
    </w:p>
    <w:p w14:paraId="311A0C8E" w14:textId="061CAF9B" w:rsidR="001C64F9" w:rsidRDefault="00AF10D1" w:rsidP="001C64F9">
      <w:pPr>
        <w:jc w:val="center"/>
      </w:pPr>
      <w:r>
        <w:object w:dxaOrig="13350" w:dyaOrig="3780" w14:anchorId="70A60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14.75pt" o:ole="">
            <v:imagedata r:id="rId13" o:title=""/>
          </v:shape>
          <o:OLEObject Type="Embed" ProgID="Visio.Drawing.15" ShapeID="_x0000_i1025" DrawAspect="Content" ObjectID="_1568107747" r:id="rId14"/>
        </w:object>
      </w:r>
    </w:p>
    <w:p w14:paraId="6C4B49DA" w14:textId="0EFDE624" w:rsidR="001A0690" w:rsidRDefault="001A0690" w:rsidP="00F56559">
      <w:pPr>
        <w:pStyle w:val="Observation"/>
        <w:ind w:left="1701" w:hanging="1701"/>
      </w:pPr>
      <w:bookmarkStart w:id="7" w:name="_Toc486604225"/>
      <w:bookmarkStart w:id="8" w:name="_Toc486605085"/>
      <w:bookmarkStart w:id="9" w:name="_Toc490210422"/>
      <w:bookmarkStart w:id="10" w:name="_Toc490225348"/>
      <w:r>
        <w:t xml:space="preserve">The Truncated Resume ID reduces the area in which a connection can be resumed and the number of UEs that can be suspended per </w:t>
      </w:r>
      <w:proofErr w:type="spellStart"/>
      <w:r>
        <w:t>eNB</w:t>
      </w:r>
      <w:proofErr w:type="spellEnd"/>
      <w:r>
        <w:t>.</w:t>
      </w:r>
      <w:bookmarkEnd w:id="7"/>
      <w:bookmarkEnd w:id="8"/>
      <w:bookmarkEnd w:id="9"/>
      <w:bookmarkEnd w:id="10"/>
    </w:p>
    <w:p w14:paraId="3D72AA4D" w14:textId="40681627" w:rsidR="002E1718" w:rsidRDefault="00631793" w:rsidP="00F56559">
      <w:pPr>
        <w:pStyle w:val="Observation"/>
        <w:ind w:left="1701" w:hanging="1701"/>
      </w:pPr>
      <w:bookmarkStart w:id="11" w:name="_Toc490210423"/>
      <w:bookmarkStart w:id="12" w:name="_Toc490225349"/>
      <w:r>
        <w:t xml:space="preserve">The full Resume ID requires that the network supports at least a </w:t>
      </w:r>
      <w:proofErr w:type="gramStart"/>
      <w:r>
        <w:t>72 bit</w:t>
      </w:r>
      <w:proofErr w:type="gramEnd"/>
      <w:r>
        <w:t xml:space="preserve"> MSG3.</w:t>
      </w:r>
      <w:bookmarkEnd w:id="11"/>
      <w:bookmarkEnd w:id="12"/>
      <w:r>
        <w:t xml:space="preserve"> </w:t>
      </w:r>
    </w:p>
    <w:p w14:paraId="4DCE826B" w14:textId="784D594E" w:rsidR="00F56559" w:rsidRDefault="001C64F9" w:rsidP="00F56559">
      <w:r>
        <w:t>For</w:t>
      </w:r>
      <w:r w:rsidR="002E1718">
        <w:t xml:space="preserve"> inactive mode in</w:t>
      </w:r>
      <w:r>
        <w:t xml:space="preserve"> NR</w:t>
      </w:r>
      <w:r w:rsidR="00917AE6">
        <w:t>,</w:t>
      </w:r>
      <w:r w:rsidR="006C4FE8">
        <w:t xml:space="preserve"> additional information will </w:t>
      </w:r>
      <w:r w:rsidR="002E1718">
        <w:t>potentially be</w:t>
      </w:r>
      <w:r w:rsidR="006C4FE8">
        <w:t xml:space="preserve"> included in MSG3</w:t>
      </w:r>
      <w:r w:rsidR="00F120A7">
        <w:t xml:space="preserve"> for </w:t>
      </w:r>
      <w:r w:rsidR="002E1718">
        <w:t xml:space="preserve">the </w:t>
      </w:r>
      <w:r w:rsidR="00F120A7">
        <w:t>inactive-to-connected</w:t>
      </w:r>
      <w:r w:rsidR="002E1718">
        <w:t xml:space="preserve"> mode </w:t>
      </w:r>
      <w:r w:rsidR="00F120A7">
        <w:t>transition</w:t>
      </w:r>
      <w:r w:rsidR="00917AE6">
        <w:t>:</w:t>
      </w:r>
    </w:p>
    <w:p w14:paraId="26756490" w14:textId="478CBC9C" w:rsidR="006C4FE8" w:rsidRDefault="006C4FE8" w:rsidP="00575A1F">
      <w:pPr>
        <w:pStyle w:val="ListParagraph"/>
        <w:numPr>
          <w:ilvl w:val="0"/>
          <w:numId w:val="23"/>
        </w:numPr>
      </w:pPr>
      <w:r>
        <w:t>As part of the work on the unified access barring scheme for NR, there have</w:t>
      </w:r>
      <w:r w:rsidR="00B73CA4">
        <w:t xml:space="preserve"> been</w:t>
      </w:r>
      <w:r>
        <w:t xml:space="preserve"> proposals to </w:t>
      </w:r>
      <w:r w:rsidR="00917AE6">
        <w:t xml:space="preserve">replace or extend the establishment cause with </w:t>
      </w:r>
      <w:r>
        <w:t>access category information</w:t>
      </w:r>
      <w:r w:rsidR="00B33DDC">
        <w:t xml:space="preserve"> </w:t>
      </w:r>
      <w:r w:rsidR="000B6EBF">
        <w:fldChar w:fldCharType="begin"/>
      </w:r>
      <w:r w:rsidR="000B6EBF">
        <w:instrText xml:space="preserve"> REF _Ref486856855 \r \h </w:instrText>
      </w:r>
      <w:r w:rsidR="000B6EBF">
        <w:fldChar w:fldCharType="separate"/>
      </w:r>
      <w:r w:rsidR="000B6EBF">
        <w:t>[5]</w:t>
      </w:r>
      <w:r w:rsidR="000B6EBF">
        <w:fldChar w:fldCharType="end"/>
      </w:r>
      <w:r>
        <w:t>.</w:t>
      </w:r>
      <w:r w:rsidR="00B73CA4">
        <w:t xml:space="preserve"> This may require that the establishment </w:t>
      </w:r>
      <w:proofErr w:type="gramStart"/>
      <w:r w:rsidR="00B73CA4">
        <w:t>cause</w:t>
      </w:r>
      <w:proofErr w:type="gramEnd"/>
      <w:r w:rsidR="00B73CA4">
        <w:t xml:space="preserve"> field is extended from the current 3 bit to </w:t>
      </w:r>
      <w:r w:rsidR="00F56559">
        <w:t>~</w:t>
      </w:r>
      <w:r w:rsidR="00B73CA4">
        <w:t>8 bits.</w:t>
      </w:r>
      <w:r w:rsidR="002E1718">
        <w:t xml:space="preserve"> Note that this affects the size of MSG3 also for the idle-to-connected mode transition.</w:t>
      </w:r>
    </w:p>
    <w:p w14:paraId="72E755CC" w14:textId="77777777" w:rsidR="00917AE6" w:rsidRDefault="00917AE6" w:rsidP="00917AE6">
      <w:pPr>
        <w:pStyle w:val="ListParagraph"/>
      </w:pPr>
    </w:p>
    <w:p w14:paraId="519336CF" w14:textId="4EE86447" w:rsidR="00303202" w:rsidRDefault="002E1718" w:rsidP="00575A1F">
      <w:pPr>
        <w:pStyle w:val="ListParagraph"/>
        <w:numPr>
          <w:ilvl w:val="0"/>
          <w:numId w:val="23"/>
        </w:numPr>
      </w:pPr>
      <w:r>
        <w:t>T</w:t>
      </w:r>
      <w:r w:rsidR="00303202">
        <w:t>o</w:t>
      </w:r>
      <w:r w:rsidR="00AF10D1">
        <w:t xml:space="preserve"> avoid coordination </w:t>
      </w:r>
      <w:r w:rsidR="00182528">
        <w:t xml:space="preserve">of RAN node IDs </w:t>
      </w:r>
      <w:r w:rsidR="00AF10D1">
        <w:t>between PLMNs sharing the same RAN,</w:t>
      </w:r>
      <w:r w:rsidR="00B33DDC">
        <w:t xml:space="preserve"> </w:t>
      </w:r>
      <w:r w:rsidR="00B33DDC">
        <w:fldChar w:fldCharType="begin"/>
      </w:r>
      <w:r w:rsidR="00B33DDC">
        <w:instrText xml:space="preserve"> REF _Ref486593279 \r \h </w:instrText>
      </w:r>
      <w:r w:rsidR="00B33DDC">
        <w:fldChar w:fldCharType="separate"/>
      </w:r>
      <w:r w:rsidR="00B33DDC">
        <w:t>[2]</w:t>
      </w:r>
      <w:r w:rsidR="00B33DDC">
        <w:fldChar w:fldCharType="end"/>
      </w:r>
      <w:r w:rsidR="00AF10D1">
        <w:t xml:space="preserve"> </w:t>
      </w:r>
      <w:r w:rsidR="006C4FE8">
        <w:t xml:space="preserve">suggests </w:t>
      </w:r>
      <w:proofErr w:type="gramStart"/>
      <w:r>
        <w:t>to include</w:t>
      </w:r>
      <w:proofErr w:type="gramEnd"/>
      <w:r>
        <w:t xml:space="preserve"> a</w:t>
      </w:r>
      <w:r w:rsidR="00F56559">
        <w:t xml:space="preserve"> ~3bit</w:t>
      </w:r>
      <w:r w:rsidR="00AF10D1">
        <w:t xml:space="preserve"> indication of the Registered PLMN in MSG3. This would allow each PLMN to assign its own </w:t>
      </w:r>
      <w:r w:rsidR="00303202">
        <w:t>Resume IDs/RAN node IDs</w:t>
      </w:r>
      <w:r w:rsidR="00AF10D1">
        <w:t xml:space="preserve"> </w:t>
      </w:r>
      <w:r w:rsidR="00303202">
        <w:t>and enables a connection to be suspended and resumed in RAN areas operated by different PLMNs without coordinating the RAN node IDs used in the RAN areas.</w:t>
      </w:r>
    </w:p>
    <w:p w14:paraId="2CEA8B2C" w14:textId="77777777" w:rsidR="00303202" w:rsidRDefault="00303202" w:rsidP="00303202">
      <w:pPr>
        <w:pStyle w:val="ListParagraph"/>
      </w:pPr>
    </w:p>
    <w:p w14:paraId="2B5C616C" w14:textId="0DF16D12" w:rsidR="00AF10D1" w:rsidRDefault="00303202" w:rsidP="0039055D">
      <w:pPr>
        <w:pStyle w:val="ListParagraph"/>
        <w:numPr>
          <w:ilvl w:val="0"/>
          <w:numId w:val="23"/>
        </w:numPr>
        <w:spacing w:before="120"/>
        <w:ind w:left="714" w:hanging="357"/>
      </w:pPr>
      <w:r>
        <w:t>To enable differ</w:t>
      </w:r>
      <w:r w:rsidR="00B33DDC">
        <w:t xml:space="preserve">ent treatment of network slices, </w:t>
      </w:r>
      <w:r w:rsidR="00B33DDC">
        <w:fldChar w:fldCharType="begin"/>
      </w:r>
      <w:r w:rsidR="00B33DDC">
        <w:instrText xml:space="preserve"> REF _Ref486856486 \r \h </w:instrText>
      </w:r>
      <w:r w:rsidR="00B33DDC">
        <w:fldChar w:fldCharType="separate"/>
      </w:r>
      <w:r w:rsidR="00B33DDC">
        <w:t>[4]</w:t>
      </w:r>
      <w:r w:rsidR="00B33DDC">
        <w:fldChar w:fldCharType="end"/>
      </w:r>
      <w:r w:rsidR="00F56559">
        <w:t xml:space="preserve"> suggests </w:t>
      </w:r>
      <w:r w:rsidR="006C4FE8">
        <w:t>i</w:t>
      </w:r>
      <w:r w:rsidR="00F56559">
        <w:t>ndicating</w:t>
      </w:r>
      <w:r w:rsidR="006C4FE8">
        <w:t xml:space="preserve"> the network slice in MSG3 by including </w:t>
      </w:r>
      <w:r w:rsidR="00F56559">
        <w:t>a</w:t>
      </w:r>
      <w:r w:rsidR="006C4FE8">
        <w:t xml:space="preserve"> </w:t>
      </w:r>
      <w:r w:rsidR="001F2FAB">
        <w:t xml:space="preserve">BSR (indicating the DRB ID/LCG) or a </w:t>
      </w:r>
      <w:r w:rsidR="00F56559">
        <w:t>~</w:t>
      </w:r>
      <w:proofErr w:type="gramStart"/>
      <w:r w:rsidR="00F56559">
        <w:t>3 bit</w:t>
      </w:r>
      <w:proofErr w:type="gramEnd"/>
      <w:r w:rsidR="00F56559">
        <w:t xml:space="preserve"> </w:t>
      </w:r>
      <w:r w:rsidR="006C4FE8">
        <w:t>slice index or DRB ID.</w:t>
      </w:r>
    </w:p>
    <w:p w14:paraId="725EADB4" w14:textId="77777777" w:rsidR="002A0F66" w:rsidRDefault="002A0F66" w:rsidP="002A0F66">
      <w:pPr>
        <w:pStyle w:val="ListParagraph"/>
        <w:spacing w:before="120"/>
        <w:ind w:left="714"/>
      </w:pPr>
    </w:p>
    <w:p w14:paraId="012E93B1" w14:textId="3B55B799" w:rsidR="002A0F66" w:rsidRDefault="002A0F66" w:rsidP="0039055D">
      <w:pPr>
        <w:pStyle w:val="ListParagraph"/>
        <w:numPr>
          <w:ilvl w:val="0"/>
          <w:numId w:val="23"/>
        </w:numPr>
        <w:spacing w:before="120"/>
        <w:ind w:left="714" w:hanging="357"/>
      </w:pPr>
      <w:r>
        <w:t>To start scheduling the UE as early as possible the UE should include a BSR in MSG3. However, including a BSR in MSG3 means that less space is available for the RRC PDU.</w:t>
      </w:r>
    </w:p>
    <w:p w14:paraId="6D46625F" w14:textId="079F1472" w:rsidR="00917AE6" w:rsidRDefault="00917AE6" w:rsidP="00917AE6">
      <w:r>
        <w:t xml:space="preserve">To support the full Resume ID and enable additional information to be included in </w:t>
      </w:r>
      <w:r w:rsidR="002A0F66">
        <w:t xml:space="preserve">the </w:t>
      </w:r>
      <w:r>
        <w:t xml:space="preserve">RRC connection resume request message </w:t>
      </w:r>
      <w:r w:rsidR="00B73CA4">
        <w:t xml:space="preserve">also in LTE </w:t>
      </w:r>
      <w:r>
        <w:t xml:space="preserve">we need to increase the </w:t>
      </w:r>
      <w:r w:rsidR="00B73CA4">
        <w:t>size of MSG3</w:t>
      </w:r>
      <w:r w:rsidR="00631793">
        <w:t xml:space="preserve"> beyond 72 bits</w:t>
      </w:r>
      <w:r>
        <w:t xml:space="preserve">. However, since there may be deployments which </w:t>
      </w:r>
      <w:r w:rsidR="00631793">
        <w:t>don’t support this</w:t>
      </w:r>
      <w:r>
        <w:t>, this will lead to a complex specification where several of the fields wil</w:t>
      </w:r>
      <w:r w:rsidR="00981925">
        <w:t>l be conditionally included</w:t>
      </w:r>
      <w:r w:rsidR="00B54AC9">
        <w:t xml:space="preserve"> (</w:t>
      </w:r>
      <w:proofErr w:type="gramStart"/>
      <w:r w:rsidR="00B54AC9">
        <w:t>similar to</w:t>
      </w:r>
      <w:proofErr w:type="gramEnd"/>
      <w:r w:rsidR="00B54AC9">
        <w:t xml:space="preserve"> the </w:t>
      </w:r>
      <w:proofErr w:type="spellStart"/>
      <w:r w:rsidR="00B54AC9" w:rsidRPr="004D25CC">
        <w:rPr>
          <w:i/>
        </w:rPr>
        <w:t>useFullResumeID</w:t>
      </w:r>
      <w:proofErr w:type="spellEnd"/>
      <w:r w:rsidR="00B54AC9">
        <w:rPr>
          <w:i/>
        </w:rPr>
        <w:t xml:space="preserve"> </w:t>
      </w:r>
      <w:r w:rsidR="00B54AC9">
        <w:t>flag mentioned above)</w:t>
      </w:r>
      <w:r w:rsidR="00981925">
        <w:t xml:space="preserve">. </w:t>
      </w:r>
      <w:r w:rsidR="00B73CA4">
        <w:t>A simpler</w:t>
      </w:r>
      <w:r>
        <w:t xml:space="preserve"> and more future proof solution </w:t>
      </w:r>
      <w:r w:rsidR="00B73CA4">
        <w:t>is</w:t>
      </w:r>
      <w:r>
        <w:t xml:space="preserve"> therefore to </w:t>
      </w:r>
      <w:r w:rsidR="00981925">
        <w:t>introduce a “MSG3.5”.</w:t>
      </w:r>
      <w:r w:rsidR="00C3171C">
        <w:t xml:space="preserve"> This will be discussed in the next section.</w:t>
      </w:r>
    </w:p>
    <w:p w14:paraId="3F464F7F" w14:textId="2589E999" w:rsidR="002A0F66" w:rsidRDefault="00C3171C" w:rsidP="002A0F66">
      <w:pPr>
        <w:pStyle w:val="Observation"/>
        <w:ind w:left="1701" w:hanging="1701"/>
      </w:pPr>
      <w:bookmarkStart w:id="13" w:name="_Toc486855419"/>
      <w:bookmarkStart w:id="14" w:name="_Toc486855431"/>
      <w:bookmarkStart w:id="15" w:name="_Toc486855450"/>
      <w:bookmarkStart w:id="16" w:name="_Toc486855479"/>
      <w:bookmarkStart w:id="17" w:name="_Toc490210424"/>
      <w:bookmarkStart w:id="18" w:name="_Toc490225350"/>
      <w:r>
        <w:t xml:space="preserve">To support the full Resume ID </w:t>
      </w:r>
      <w:proofErr w:type="gramStart"/>
      <w:r>
        <w:t xml:space="preserve">and </w:t>
      </w:r>
      <w:r w:rsidR="0024554C">
        <w:t>also</w:t>
      </w:r>
      <w:proofErr w:type="gramEnd"/>
      <w:r w:rsidR="0024554C">
        <w:t xml:space="preserve"> </w:t>
      </w:r>
      <w:r>
        <w:t xml:space="preserve">enable additional information to be included </w:t>
      </w:r>
      <w:r w:rsidR="002A0F66">
        <w:t xml:space="preserve">in RRC connection resume request </w:t>
      </w:r>
      <w:r>
        <w:t>(e.g. extended cause value, PLMN ID, slice id/DRB ID</w:t>
      </w:r>
      <w:r w:rsidR="002A0F66">
        <w:t>, BSR</w:t>
      </w:r>
      <w:r>
        <w:t xml:space="preserve">) </w:t>
      </w:r>
      <w:r w:rsidR="002A0F66">
        <w:t xml:space="preserve">the size of </w:t>
      </w:r>
      <w:r>
        <w:t>MSG3</w:t>
      </w:r>
      <w:r w:rsidR="002A0F66">
        <w:t xml:space="preserve"> need to be increased</w:t>
      </w:r>
      <w:r w:rsidR="00631793">
        <w:t xml:space="preserve"> beyond 72 bits</w:t>
      </w:r>
      <w:r>
        <w:t>.</w:t>
      </w:r>
      <w:bookmarkEnd w:id="13"/>
      <w:bookmarkEnd w:id="14"/>
      <w:bookmarkEnd w:id="15"/>
      <w:bookmarkEnd w:id="16"/>
      <w:bookmarkEnd w:id="17"/>
      <w:bookmarkEnd w:id="18"/>
    </w:p>
    <w:p w14:paraId="57A4C6E5" w14:textId="77777777" w:rsidR="002A0F66" w:rsidRDefault="002A0F66" w:rsidP="002A0F66">
      <w:pPr>
        <w:pStyle w:val="Heading2"/>
      </w:pPr>
      <w:r>
        <w:t>A more future proof solution: MSG3.5</w:t>
      </w:r>
    </w:p>
    <w:p w14:paraId="6AF7D248" w14:textId="40FF63F2" w:rsidR="002A0F66" w:rsidRPr="00574A2F" w:rsidRDefault="002A0F66" w:rsidP="00574A2F">
      <w:r w:rsidRPr="00EA08B2">
        <w:t xml:space="preserve">The basic idea of MSG3.5 is to send the contention resolution </w:t>
      </w:r>
      <w:r w:rsidR="00EA08B2" w:rsidRPr="00EA08B2">
        <w:t>identity in MSG3 and the rest of the information that does not fit into MSG3 in MSG3.5.</w:t>
      </w:r>
    </w:p>
    <w:bookmarkStart w:id="19" w:name="_Toc486855420"/>
    <w:bookmarkStart w:id="20" w:name="_Toc486855432"/>
    <w:bookmarkEnd w:id="19"/>
    <w:bookmarkEnd w:id="20"/>
    <w:p w14:paraId="67849DCF" w14:textId="0066941A" w:rsidR="00DE3C76" w:rsidRDefault="00EA08B2" w:rsidP="00846738">
      <w:r>
        <w:object w:dxaOrig="9450" w:dyaOrig="3780" w14:anchorId="3E4F24EF">
          <v:shape id="_x0000_i1026" type="#_x0000_t75" style="width:472.5pt;height:189pt" o:ole="">
            <v:imagedata r:id="rId15" o:title=""/>
          </v:shape>
          <o:OLEObject Type="Embed" ProgID="Mscgen.Chart" ShapeID="_x0000_i1026" DrawAspect="Content" ObjectID="_1568107748" r:id="rId16"/>
        </w:object>
      </w:r>
    </w:p>
    <w:p w14:paraId="65E46ABE" w14:textId="6EB28065" w:rsidR="00DE3C76" w:rsidRDefault="00DE3C76" w:rsidP="00DE3C76">
      <w:r>
        <w:t>One way to realize MSG3.5 is to split the RRC contents over two RRC messages:</w:t>
      </w:r>
    </w:p>
    <w:p w14:paraId="00CE579B" w14:textId="3C04F42C" w:rsidR="00DE3C76" w:rsidRDefault="004F3822" w:rsidP="00574A2F">
      <w:pPr>
        <w:pStyle w:val="ListParagraph"/>
        <w:numPr>
          <w:ilvl w:val="0"/>
          <w:numId w:val="23"/>
        </w:numPr>
        <w:ind w:left="714" w:hanging="357"/>
        <w:contextualSpacing w:val="0"/>
      </w:pPr>
      <w:r>
        <w:t xml:space="preserve">The initial </w:t>
      </w:r>
      <w:r w:rsidR="00DE3C76">
        <w:t xml:space="preserve">RRC </w:t>
      </w:r>
      <w:r>
        <w:t>message</w:t>
      </w:r>
      <w:r w:rsidR="00DE3C76">
        <w:t xml:space="preserve"> contains </w:t>
      </w:r>
      <w:r>
        <w:t xml:space="preserve">only the UE ID used for contention resolution </w:t>
      </w:r>
      <w:r w:rsidR="00574A2F">
        <w:t>and is sent on SRB0/</w:t>
      </w:r>
      <w:r>
        <w:t xml:space="preserve">UL-CCCH </w:t>
      </w:r>
      <w:r w:rsidR="00574A2F">
        <w:t>with</w:t>
      </w:r>
      <w:r>
        <w:t xml:space="preserve"> RLC TM</w:t>
      </w:r>
      <w:r w:rsidR="00574A2F">
        <w:t xml:space="preserve"> in MSG3, similar as today.</w:t>
      </w:r>
    </w:p>
    <w:p w14:paraId="4EFC1251" w14:textId="5253D474" w:rsidR="004F3822" w:rsidRDefault="00574A2F" w:rsidP="00574A2F">
      <w:pPr>
        <w:pStyle w:val="ListParagraph"/>
        <w:numPr>
          <w:ilvl w:val="0"/>
          <w:numId w:val="23"/>
        </w:numPr>
        <w:ind w:left="714" w:hanging="357"/>
        <w:contextualSpacing w:val="0"/>
      </w:pPr>
      <w:r>
        <w:t>MSG3 also contains an indication</w:t>
      </w:r>
      <w:r w:rsidR="004F3822">
        <w:t xml:space="preserve"> on MAC level (e.g. a BSR) that the UE has as an additional RRC message in its UL buffer.  In this </w:t>
      </w:r>
      <w:r>
        <w:t>way,</w:t>
      </w:r>
      <w:r w:rsidR="004F3822">
        <w:t xml:space="preserve"> MAC </w:t>
      </w:r>
      <w:r>
        <w:t>can schedule</w:t>
      </w:r>
      <w:r w:rsidR="004F3822">
        <w:t xml:space="preserve"> the UE </w:t>
      </w:r>
      <w:r>
        <w:t>immediately without having to wait for</w:t>
      </w:r>
      <w:r w:rsidR="004F3822">
        <w:t xml:space="preserve"> the initial RRC message </w:t>
      </w:r>
      <w:r>
        <w:t>to be parsed</w:t>
      </w:r>
      <w:r w:rsidR="004F3822">
        <w:t xml:space="preserve">. </w:t>
      </w:r>
    </w:p>
    <w:p w14:paraId="4169EA72" w14:textId="422E8CC2" w:rsidR="00A01568" w:rsidRDefault="004F3822" w:rsidP="00A01568">
      <w:pPr>
        <w:pStyle w:val="ListParagraph"/>
        <w:numPr>
          <w:ilvl w:val="0"/>
          <w:numId w:val="23"/>
        </w:numPr>
      </w:pPr>
      <w:r>
        <w:t xml:space="preserve">The </w:t>
      </w:r>
      <w:r w:rsidR="00574A2F">
        <w:t>second</w:t>
      </w:r>
      <w:r>
        <w:t xml:space="preserve"> RRC message contains the rest of the information (e.g. </w:t>
      </w:r>
      <w:r w:rsidR="00574A2F">
        <w:t xml:space="preserve">cause value, </w:t>
      </w:r>
      <w:r>
        <w:t xml:space="preserve">authorization token, </w:t>
      </w:r>
      <w:r w:rsidR="00574A2F">
        <w:t>etc</w:t>
      </w:r>
      <w:r>
        <w:t>)</w:t>
      </w:r>
      <w:r w:rsidR="00574A2F">
        <w:t xml:space="preserve"> and is sent after contention resolution on </w:t>
      </w:r>
      <w:proofErr w:type="spellStart"/>
      <w:r w:rsidR="00574A2F">
        <w:t>SRBx</w:t>
      </w:r>
      <w:proofErr w:type="spellEnd"/>
      <w:r w:rsidR="00574A2F">
        <w:t>/UL-DCCH in MSG3.5</w:t>
      </w:r>
      <w:r w:rsidR="00F85986">
        <w:t xml:space="preserve"> using either RLC TM or RLC UM/AM</w:t>
      </w:r>
      <w:r w:rsidR="00574A2F">
        <w:t xml:space="preserve">. RLM </w:t>
      </w:r>
      <w:r w:rsidR="00F85986">
        <w:t>UM/</w:t>
      </w:r>
      <w:r w:rsidR="00574A2F">
        <w:t>AM</w:t>
      </w:r>
      <w:r w:rsidR="00F85986">
        <w:t xml:space="preserve"> is slightly more complex to configure and causes more overhead, but </w:t>
      </w:r>
      <w:r w:rsidR="00B73373">
        <w:t xml:space="preserve">has the benefit that the </w:t>
      </w:r>
      <w:r w:rsidR="00F85986">
        <w:t xml:space="preserve">message can be arbitrarily large. </w:t>
      </w:r>
    </w:p>
    <w:p w14:paraId="4177D9CA" w14:textId="566F245C" w:rsidR="00B73373" w:rsidRDefault="00B73373" w:rsidP="00D675FD">
      <w:r>
        <w:t xml:space="preserve">Instead of relying on the MAC level indication in MSG3 to indicate that more data is coming, </w:t>
      </w:r>
      <w:r w:rsidR="00F7535B">
        <w:t>it would also be possible for the</w:t>
      </w:r>
      <w:r>
        <w:t xml:space="preserve"> </w:t>
      </w:r>
      <w:proofErr w:type="spellStart"/>
      <w:r>
        <w:t>eNB</w:t>
      </w:r>
      <w:proofErr w:type="spellEnd"/>
      <w:r>
        <w:t xml:space="preserve"> </w:t>
      </w:r>
      <w:r w:rsidR="00F7535B">
        <w:t xml:space="preserve">to send two </w:t>
      </w:r>
      <w:r>
        <w:t>UL grants at the same time. This would however impact legacy UEs o</w:t>
      </w:r>
      <w:r w:rsidR="00F7535B">
        <w:t>r UEs with only a small amount of RRC data which cannot make use of the second UL grant.</w:t>
      </w:r>
    </w:p>
    <w:p w14:paraId="78D73728" w14:textId="6779888F" w:rsidR="008C0205" w:rsidRDefault="00574A2F" w:rsidP="00D675FD">
      <w:r>
        <w:t xml:space="preserve">Another option </w:t>
      </w:r>
      <w:r w:rsidR="00C0316D">
        <w:t xml:space="preserve">would be to use a single RRC message as today but send it using RLC AM/UM instead of RLC TM. This may however cause issues on </w:t>
      </w:r>
      <w:r w:rsidR="00A01568">
        <w:t xml:space="preserve">the </w:t>
      </w:r>
      <w:r w:rsidR="00C0316D">
        <w:t xml:space="preserve">MAC layer which needs to know which of the RLC </w:t>
      </w:r>
      <w:r w:rsidR="00A01568">
        <w:t>SDUs</w:t>
      </w:r>
      <w:r w:rsidR="00C0316D">
        <w:t xml:space="preserve"> that contain</w:t>
      </w:r>
      <w:r w:rsidR="00A01568">
        <w:t>s the</w:t>
      </w:r>
      <w:r w:rsidR="00C0316D">
        <w:t xml:space="preserve"> contention resolution identity. </w:t>
      </w:r>
      <w:r w:rsidR="00A01568">
        <w:t>Another issue is the additional overhead added by the RLC headers which means that not all 40 bits in the UE ID can be used for contention resolution.</w:t>
      </w:r>
    </w:p>
    <w:p w14:paraId="08E52DED" w14:textId="4F824F9E" w:rsidR="00864FDF" w:rsidRDefault="00864FDF" w:rsidP="00864FDF">
      <w:pPr>
        <w:pStyle w:val="Proposal"/>
        <w:tabs>
          <w:tab w:val="clear" w:pos="1304"/>
        </w:tabs>
        <w:ind w:left="1701" w:hanging="1701"/>
      </w:pPr>
      <w:bookmarkStart w:id="21" w:name="_Toc486604231"/>
      <w:bookmarkStart w:id="22" w:name="_Toc486605091"/>
      <w:bookmarkStart w:id="23" w:name="_Toc486855451"/>
      <w:bookmarkStart w:id="24" w:name="_Toc490210425"/>
      <w:bookmarkStart w:id="25" w:name="_Toc490225354"/>
      <w:r>
        <w:t xml:space="preserve">Consider introducing a “MSG3.5” as a long-term solution to the MSG3 size </w:t>
      </w:r>
      <w:r w:rsidR="00846738">
        <w:t>problem</w:t>
      </w:r>
      <w:r>
        <w:t>.</w:t>
      </w:r>
      <w:bookmarkEnd w:id="21"/>
      <w:bookmarkEnd w:id="22"/>
      <w:bookmarkEnd w:id="23"/>
      <w:bookmarkEnd w:id="24"/>
      <w:bookmarkEnd w:id="25"/>
    </w:p>
    <w:p w14:paraId="4FAB6C5D" w14:textId="18CDA203" w:rsidR="003742AC" w:rsidRPr="00CE0424" w:rsidRDefault="003742AC" w:rsidP="006E062C"/>
    <w:p w14:paraId="7E690B51" w14:textId="1E86AFDC" w:rsidR="00C01F33" w:rsidRDefault="00C01F33" w:rsidP="00CE0424">
      <w:pPr>
        <w:pStyle w:val="Heading1"/>
      </w:pPr>
      <w:r w:rsidRPr="00CE0424">
        <w:t>Conclusion</w:t>
      </w:r>
    </w:p>
    <w:p w14:paraId="4EF504C2" w14:textId="77777777" w:rsidR="0024554C" w:rsidRDefault="00424921" w:rsidP="008E065E">
      <w:pPr>
        <w:pStyle w:val="BodyText"/>
        <w:rPr>
          <w:noProof/>
        </w:rPr>
      </w:pPr>
      <w:r>
        <w:t xml:space="preserve">In this </w:t>
      </w:r>
      <w:r w:rsidR="0095091E">
        <w:t>contribution,</w:t>
      </w:r>
      <w:r>
        <w:t xml:space="preserve"> we</w:t>
      </w:r>
      <w:r w:rsidR="0095091E" w:rsidRPr="0095091E">
        <w:t xml:space="preserve"> </w:t>
      </w:r>
      <w:r w:rsidR="0095091E">
        <w:t xml:space="preserve">discussed the content of the RRC connection request and RRC connection resume request (i.e. “MSG3)” for LTE connected to 5G-CN.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28C46EEE" w14:textId="77777777" w:rsidR="0024554C" w:rsidRPr="0024554C" w:rsidRDefault="0024554C">
      <w:pPr>
        <w:pStyle w:val="TOC1"/>
        <w:rPr>
          <w:rFonts w:asciiTheme="minorHAnsi" w:eastAsiaTheme="minorEastAsia" w:hAnsiTheme="minorHAnsi" w:cstheme="minorBidi"/>
          <w:b w:val="0"/>
          <w:sz w:val="22"/>
          <w:lang w:eastAsia="sv-SE"/>
        </w:rPr>
      </w:pPr>
      <w:r>
        <w:t>Observation 1</w:t>
      </w:r>
      <w:r w:rsidRPr="0024554C">
        <w:rPr>
          <w:rFonts w:asciiTheme="minorHAnsi" w:eastAsiaTheme="minorEastAsia" w:hAnsiTheme="minorHAnsi" w:cstheme="minorBidi"/>
          <w:b w:val="0"/>
          <w:sz w:val="22"/>
          <w:lang w:eastAsia="sv-SE"/>
        </w:rPr>
        <w:tab/>
      </w:r>
      <w:r>
        <w:t>The size of MSG3 is limited to 56 bits in some networks.</w:t>
      </w:r>
    </w:p>
    <w:p w14:paraId="12E05BE2" w14:textId="77777777" w:rsidR="0024554C" w:rsidRPr="0024554C" w:rsidRDefault="0024554C">
      <w:pPr>
        <w:pStyle w:val="TOC1"/>
        <w:rPr>
          <w:rFonts w:asciiTheme="minorHAnsi" w:eastAsiaTheme="minorEastAsia" w:hAnsiTheme="minorHAnsi" w:cstheme="minorBidi"/>
          <w:b w:val="0"/>
          <w:sz w:val="22"/>
          <w:lang w:eastAsia="sv-SE"/>
        </w:rPr>
      </w:pPr>
      <w:r>
        <w:t>Observation 2</w:t>
      </w:r>
      <w:r w:rsidRPr="0024554C">
        <w:rPr>
          <w:rFonts w:asciiTheme="minorHAnsi" w:eastAsiaTheme="minorEastAsia" w:hAnsiTheme="minorHAnsi" w:cstheme="minorBidi"/>
          <w:b w:val="0"/>
          <w:sz w:val="22"/>
          <w:lang w:eastAsia="sv-SE"/>
        </w:rPr>
        <w:tab/>
      </w:r>
      <w:r>
        <w:t>The Truncated Resume ID reduces the area in which a connection can be resumed and the number of UEs that can be suspended per eNB.</w:t>
      </w:r>
    </w:p>
    <w:p w14:paraId="4431A227" w14:textId="77777777" w:rsidR="0024554C" w:rsidRPr="0024554C" w:rsidRDefault="0024554C">
      <w:pPr>
        <w:pStyle w:val="TOC1"/>
        <w:rPr>
          <w:rFonts w:asciiTheme="minorHAnsi" w:eastAsiaTheme="minorEastAsia" w:hAnsiTheme="minorHAnsi" w:cstheme="minorBidi"/>
          <w:b w:val="0"/>
          <w:sz w:val="22"/>
          <w:lang w:eastAsia="sv-SE"/>
        </w:rPr>
      </w:pPr>
      <w:r>
        <w:t>Observation 3</w:t>
      </w:r>
      <w:r w:rsidRPr="0024554C">
        <w:rPr>
          <w:rFonts w:asciiTheme="minorHAnsi" w:eastAsiaTheme="minorEastAsia" w:hAnsiTheme="minorHAnsi" w:cstheme="minorBidi"/>
          <w:b w:val="0"/>
          <w:sz w:val="22"/>
          <w:lang w:eastAsia="sv-SE"/>
        </w:rPr>
        <w:tab/>
      </w:r>
      <w:r>
        <w:t>The full Resume ID requires that the network supports at least a 72 bit MSG3.</w:t>
      </w:r>
    </w:p>
    <w:p w14:paraId="3F267CB9" w14:textId="77777777" w:rsidR="0024554C" w:rsidRPr="0024554C" w:rsidRDefault="0024554C">
      <w:pPr>
        <w:pStyle w:val="TOC1"/>
        <w:rPr>
          <w:rFonts w:asciiTheme="minorHAnsi" w:eastAsiaTheme="minorEastAsia" w:hAnsiTheme="minorHAnsi" w:cstheme="minorBidi"/>
          <w:b w:val="0"/>
          <w:sz w:val="22"/>
          <w:lang w:eastAsia="sv-SE"/>
        </w:rPr>
      </w:pPr>
      <w:r>
        <w:t>Observation 4</w:t>
      </w:r>
      <w:r w:rsidRPr="0024554C">
        <w:rPr>
          <w:rFonts w:asciiTheme="minorHAnsi" w:eastAsiaTheme="minorEastAsia" w:hAnsiTheme="minorHAnsi" w:cstheme="minorBidi"/>
          <w:b w:val="0"/>
          <w:sz w:val="22"/>
          <w:lang w:eastAsia="sv-SE"/>
        </w:rPr>
        <w:tab/>
      </w:r>
      <w:r>
        <w:t>To support the full Resume ID and also enable additional information to be included in RRC connection resume request (e.g. extended cause value, PLMN ID, slice id/DRB ID, BSR) the size of MSG3 need to be increased beyond 72 bits.</w:t>
      </w:r>
    </w:p>
    <w:p w14:paraId="5C342F4B" w14:textId="77777777" w:rsidR="008E065E" w:rsidRDefault="008E065E" w:rsidP="008E065E">
      <w:pPr>
        <w:pStyle w:val="BodyText"/>
        <w:rPr>
          <w:b/>
          <w:bCs/>
        </w:rPr>
      </w:pPr>
      <w:r>
        <w:rPr>
          <w:b/>
          <w:bCs/>
        </w:rPr>
        <w:fldChar w:fldCharType="end"/>
      </w:r>
    </w:p>
    <w:p w14:paraId="12627C2E" w14:textId="77777777" w:rsidR="0024554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742A23D" w14:textId="77777777" w:rsidR="0024554C" w:rsidRPr="0024554C" w:rsidRDefault="0024554C">
      <w:pPr>
        <w:pStyle w:val="TOC1"/>
        <w:rPr>
          <w:rFonts w:asciiTheme="minorHAnsi" w:eastAsiaTheme="minorEastAsia" w:hAnsiTheme="minorHAnsi" w:cstheme="minorBidi"/>
          <w:b w:val="0"/>
          <w:sz w:val="22"/>
          <w:lang w:eastAsia="sv-SE"/>
        </w:rPr>
      </w:pPr>
      <w:r>
        <w:t>Proposal 1</w:t>
      </w:r>
      <w:r w:rsidRPr="0024554C">
        <w:rPr>
          <w:rFonts w:asciiTheme="minorHAnsi" w:eastAsiaTheme="minorEastAsia" w:hAnsiTheme="minorHAnsi" w:cstheme="minorBidi"/>
          <w:b w:val="0"/>
          <w:sz w:val="22"/>
          <w:lang w:eastAsia="sv-SE"/>
        </w:rPr>
        <w:tab/>
      </w:r>
      <w:r>
        <w:t>Consider introducing a “MSG3.5” as a long-term solution to the MSG3 size problem.</w:t>
      </w:r>
    </w:p>
    <w:p w14:paraId="43591C01" w14:textId="14C3D281" w:rsidR="00C01F33" w:rsidRPr="0095091E" w:rsidRDefault="008E065E" w:rsidP="006E062C">
      <w:pPr>
        <w:rPr>
          <w:b/>
          <w:bCs/>
        </w:rPr>
      </w:pPr>
      <w:r>
        <w:rPr>
          <w:b/>
          <w:bCs/>
        </w:rPr>
        <w:fldChar w:fldCharType="end"/>
      </w:r>
    </w:p>
    <w:p w14:paraId="4C9431F6" w14:textId="77777777" w:rsidR="00F507D1" w:rsidRPr="00CE0424" w:rsidRDefault="00F507D1" w:rsidP="00CE0424">
      <w:pPr>
        <w:pStyle w:val="Heading1"/>
      </w:pPr>
      <w:bookmarkStart w:id="26" w:name="_In-sequence_SDU_delivery"/>
      <w:bookmarkEnd w:id="26"/>
      <w:r w:rsidRPr="00CE0424">
        <w:lastRenderedPageBreak/>
        <w:t>References</w:t>
      </w:r>
    </w:p>
    <w:bookmarkStart w:id="27" w:name="_Ref486856037"/>
    <w:bookmarkStart w:id="28" w:name="_Ref174151459"/>
    <w:bookmarkStart w:id="29" w:name="_Ref189809556"/>
    <w:p w14:paraId="16E65500" w14:textId="14FDD61C" w:rsidR="00BA5C01" w:rsidRDefault="00BA5C01" w:rsidP="00BA5C01">
      <w:pPr>
        <w:pStyle w:val="Reference"/>
      </w:pPr>
      <w:r>
        <w:fldChar w:fldCharType="begin"/>
      </w:r>
      <w:r>
        <w:instrText xml:space="preserve"> HYPERLINK "ftp://ftp.3gpp.org/tsg_ran/TSG_RAN/TSGR_76/Docs/RP-171432.zip" </w:instrText>
      </w:r>
      <w:r>
        <w:fldChar w:fldCharType="separate"/>
      </w:r>
      <w:r w:rsidRPr="00BA5C01">
        <w:rPr>
          <w:rStyle w:val="Hyperlink"/>
        </w:rPr>
        <w:t>RP-171432</w:t>
      </w:r>
      <w:r>
        <w:fldChar w:fldCharType="end"/>
      </w:r>
      <w:r>
        <w:t xml:space="preserve">, </w:t>
      </w:r>
      <w:r w:rsidRPr="00BA5C01">
        <w:t>Revision of WID: LTE connectivity to 5G-CN</w:t>
      </w:r>
      <w:bookmarkEnd w:id="27"/>
    </w:p>
    <w:bookmarkStart w:id="30" w:name="_Ref486593279"/>
    <w:p w14:paraId="7AA6E6A4" w14:textId="1016DDA8" w:rsidR="003A7EF3" w:rsidRDefault="004C0083" w:rsidP="00CE0424">
      <w:pPr>
        <w:pStyle w:val="Reference"/>
      </w:pPr>
      <w:r>
        <w:fldChar w:fldCharType="begin"/>
      </w:r>
      <w:r>
        <w:instrText xml:space="preserve"> HYPERLINK "http://www.3gpp.org/ftp/tsg_ran/WG2_RL2/TSGR2_99bis/Docs/R2-1710473.zip" </w:instrText>
      </w:r>
      <w:r>
        <w:fldChar w:fldCharType="separate"/>
      </w:r>
      <w:r w:rsidRPr="004C0083">
        <w:rPr>
          <w:rStyle w:val="Hyperlink"/>
        </w:rPr>
        <w:t>R2-1710473</w:t>
      </w:r>
      <w:r>
        <w:fldChar w:fldCharType="end"/>
      </w:r>
      <w:r w:rsidR="00F4728E" w:rsidRPr="004C0083">
        <w:t>, RAN</w:t>
      </w:r>
      <w:r w:rsidR="00F4728E" w:rsidRPr="00F4728E">
        <w:t xml:space="preserve"> Sharing and identifier aspects in NR</w:t>
      </w:r>
      <w:r w:rsidR="00F4728E">
        <w:t>, Ericsson</w:t>
      </w:r>
      <w:bookmarkEnd w:id="28"/>
      <w:bookmarkEnd w:id="29"/>
      <w:bookmarkEnd w:id="30"/>
    </w:p>
    <w:bookmarkStart w:id="31" w:name="_Ref486855991"/>
    <w:p w14:paraId="048BBC47" w14:textId="76CE0720" w:rsidR="00A4491E" w:rsidRDefault="00B27F96" w:rsidP="00A4491E">
      <w:pPr>
        <w:pStyle w:val="Reference"/>
      </w:pPr>
      <w:r>
        <w:fldChar w:fldCharType="begin"/>
      </w:r>
      <w:r>
        <w:instrText xml:space="preserve"> HYPERLINK "http://www.3gpp.org/ftp/TSG_RAN/WG2_RL2/TSGR2_97/Docs/R2-1702421.zip" </w:instrText>
      </w:r>
      <w:r>
        <w:fldChar w:fldCharType="separate"/>
      </w:r>
      <w:r w:rsidR="008A31B4" w:rsidRPr="008A31B4">
        <w:rPr>
          <w:rStyle w:val="Hyperlink"/>
        </w:rPr>
        <w:t>R2-1702421</w:t>
      </w:r>
      <w:r>
        <w:rPr>
          <w:rStyle w:val="Hyperlink"/>
        </w:rPr>
        <w:fldChar w:fldCharType="end"/>
      </w:r>
      <w:r w:rsidR="008A31B4">
        <w:t xml:space="preserve">, Light RRC Connection Feature specification in 36.331, </w:t>
      </w:r>
      <w:r w:rsidR="008A31B4">
        <w:rPr>
          <w:noProof/>
        </w:rPr>
        <w:t>Intel Corporation</w:t>
      </w:r>
      <w:bookmarkEnd w:id="31"/>
    </w:p>
    <w:bookmarkStart w:id="32" w:name="_Ref486856486"/>
    <w:p w14:paraId="008EB0E6" w14:textId="24BD2832" w:rsidR="0025096D" w:rsidRDefault="00B27F96" w:rsidP="00CE0424">
      <w:pPr>
        <w:pStyle w:val="Reference"/>
      </w:pPr>
      <w:r w:rsidRPr="001574E7">
        <w:fldChar w:fldCharType="begin"/>
      </w:r>
      <w:r w:rsidR="001574E7" w:rsidRPr="001574E7">
        <w:instrText>HYPERLINK "http://www.3gpp.org/ftp/tsg_ran/WG2_RL2/TSGR2_99bis/Docs/R2-1710195.zip"</w:instrText>
      </w:r>
      <w:r w:rsidRPr="001574E7">
        <w:fldChar w:fldCharType="separate"/>
      </w:r>
      <w:r w:rsidR="0095091E" w:rsidRPr="001574E7">
        <w:rPr>
          <w:rStyle w:val="Hyperlink"/>
        </w:rPr>
        <w:t>R2-17</w:t>
      </w:r>
      <w:r w:rsidR="001574E7" w:rsidRPr="001574E7">
        <w:rPr>
          <w:rStyle w:val="Hyperlink"/>
        </w:rPr>
        <w:t>10195</w:t>
      </w:r>
      <w:r w:rsidRPr="001574E7">
        <w:rPr>
          <w:rStyle w:val="Hyperlink"/>
        </w:rPr>
        <w:fldChar w:fldCharType="end"/>
      </w:r>
      <w:r w:rsidR="0095091E">
        <w:t xml:space="preserve">, </w:t>
      </w:r>
      <w:r w:rsidR="00384679" w:rsidRPr="00384679">
        <w:t>Signalling aspects of network slicing</w:t>
      </w:r>
      <w:bookmarkEnd w:id="32"/>
      <w:r w:rsidR="00B33DDC">
        <w:t>, Ericsson</w:t>
      </w:r>
    </w:p>
    <w:bookmarkStart w:id="33" w:name="_Ref486856855"/>
    <w:p w14:paraId="182E8737" w14:textId="6F1A6DAD" w:rsidR="00B33DDC" w:rsidRDefault="00B33DDC" w:rsidP="00B33DDC">
      <w:pPr>
        <w:pStyle w:val="Reference"/>
      </w:pPr>
      <w:r w:rsidRPr="004C0083">
        <w:rPr>
          <w:bCs/>
        </w:rPr>
        <w:fldChar w:fldCharType="begin"/>
      </w:r>
      <w:r w:rsidR="004C0083">
        <w:rPr>
          <w:bCs/>
        </w:rPr>
        <w:instrText>HYPERLINK "http://www.3gpp.org/ftp/tsg_ran/WG2_RL2/TSGR2_99bis/Docs/R2-1710480.zip"</w:instrText>
      </w:r>
      <w:r w:rsidRPr="004C0083">
        <w:rPr>
          <w:bCs/>
        </w:rPr>
        <w:fldChar w:fldCharType="separate"/>
      </w:r>
      <w:r w:rsidRPr="004C0083">
        <w:rPr>
          <w:rStyle w:val="Hyperlink"/>
        </w:rPr>
        <w:t>R2-17</w:t>
      </w:r>
      <w:r w:rsidR="004C0083" w:rsidRPr="004C0083">
        <w:rPr>
          <w:rStyle w:val="Hyperlink"/>
        </w:rPr>
        <w:t>10480</w:t>
      </w:r>
      <w:r w:rsidRPr="004C0083">
        <w:rPr>
          <w:bCs/>
        </w:rPr>
        <w:fldChar w:fldCharType="end"/>
      </w:r>
      <w:r>
        <w:rPr>
          <w:bCs/>
        </w:rPr>
        <w:t xml:space="preserve">, </w:t>
      </w:r>
      <w:r w:rsidRPr="00B33DDC">
        <w:rPr>
          <w:bCs/>
        </w:rPr>
        <w:t>Establishment causes for NR</w:t>
      </w:r>
      <w:r>
        <w:rPr>
          <w:bCs/>
        </w:rPr>
        <w:t>, Ericsson</w:t>
      </w:r>
      <w:bookmarkEnd w:id="33"/>
    </w:p>
    <w:p w14:paraId="5AE87FC8" w14:textId="77777777" w:rsidR="0025096D" w:rsidRPr="00CE0424" w:rsidRDefault="0025096D" w:rsidP="00CE0424">
      <w:pPr>
        <w:pStyle w:val="BodyText"/>
      </w:pPr>
    </w:p>
    <w:sectPr w:rsidR="0025096D"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821D8" w14:textId="77777777" w:rsidR="00225603" w:rsidRDefault="00225603">
      <w:r>
        <w:separator/>
      </w:r>
    </w:p>
  </w:endnote>
  <w:endnote w:type="continuationSeparator" w:id="0">
    <w:p w14:paraId="7709B681" w14:textId="77777777" w:rsidR="00225603" w:rsidRDefault="00225603">
      <w:r>
        <w:continuationSeparator/>
      </w:r>
    </w:p>
  </w:endnote>
  <w:endnote w:type="continuationNotice" w:id="1">
    <w:p w14:paraId="2B6ABE75" w14:textId="77777777" w:rsidR="00225603" w:rsidRDefault="00225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09330D0"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311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311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54B88" w14:textId="77777777" w:rsidR="00225603" w:rsidRDefault="00225603">
      <w:r>
        <w:separator/>
      </w:r>
    </w:p>
  </w:footnote>
  <w:footnote w:type="continuationSeparator" w:id="0">
    <w:p w14:paraId="26B60F14" w14:textId="77777777" w:rsidR="00225603" w:rsidRDefault="00225603">
      <w:r>
        <w:continuationSeparator/>
      </w:r>
    </w:p>
  </w:footnote>
  <w:footnote w:type="continuationNotice" w:id="1">
    <w:p w14:paraId="43D4D59E" w14:textId="77777777" w:rsidR="00225603" w:rsidRDefault="00225603">
      <w:pPr>
        <w:spacing w:after="0"/>
      </w:pPr>
    </w:p>
  </w:footnote>
  <w:footnote w:id="2">
    <w:p w14:paraId="6F57A4B0" w14:textId="2ADB4451" w:rsidR="00575A1F" w:rsidRPr="00B33DDC" w:rsidRDefault="00575A1F">
      <w:pPr>
        <w:pStyle w:val="FootnoteText"/>
        <w:rPr>
          <w:lang w:val="en-US"/>
        </w:rPr>
      </w:pPr>
      <w:r>
        <w:rPr>
          <w:rStyle w:val="FootnoteReference"/>
        </w:rPr>
        <w:footnoteRef/>
      </w:r>
      <w:r>
        <w:t xml:space="preserve"> Rel-14 </w:t>
      </w:r>
      <w:r w:rsidRPr="00B33DDC">
        <w:rPr>
          <w:lang w:val="en-US"/>
        </w:rPr>
        <w:t xml:space="preserve">Light Connection is currently put on hold </w:t>
      </w:r>
      <w:r>
        <w:rPr>
          <w:lang w:val="en-US"/>
        </w:rPr>
        <w:t>awaiting further input from SA2. From an RRC point of view the aim is to specify a single mechanism for Light Connection and Inactive mode in LTE connected 5G-CN.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75A1F" w:rsidRDefault="00575A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3"/>
  </w:num>
  <w:num w:numId="15">
    <w:abstractNumId w:val="19"/>
  </w:num>
  <w:num w:numId="16">
    <w:abstractNumId w:val="4"/>
  </w:num>
  <w:num w:numId="17">
    <w:abstractNumId w:val="16"/>
  </w:num>
  <w:num w:numId="18">
    <w:abstractNumId w:val="9"/>
  </w:num>
  <w:num w:numId="19">
    <w:abstractNumId w:val="11"/>
  </w:num>
  <w:num w:numId="20">
    <w:abstractNumId w:val="9"/>
  </w:num>
  <w:num w:numId="21">
    <w:abstractNumId w:val="17"/>
  </w:num>
  <w:num w:numId="22">
    <w:abstractNumId w:val="18"/>
  </w:num>
  <w:num w:numId="23">
    <w:abstractNumId w:val="20"/>
  </w:num>
  <w:num w:numId="24">
    <w:abstractNumId w:val="3"/>
  </w:num>
  <w:num w:numId="25">
    <w:abstractNumId w:val="14"/>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625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59"/>
    <w:rsid w:val="000A56F2"/>
    <w:rsid w:val="000B2719"/>
    <w:rsid w:val="000B3A8F"/>
    <w:rsid w:val="000B4AB9"/>
    <w:rsid w:val="000B58C3"/>
    <w:rsid w:val="000B61E9"/>
    <w:rsid w:val="000B6EB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5019C"/>
    <w:rsid w:val="00151E23"/>
    <w:rsid w:val="001526E0"/>
    <w:rsid w:val="001551B5"/>
    <w:rsid w:val="001574E7"/>
    <w:rsid w:val="001643A8"/>
    <w:rsid w:val="001659C1"/>
    <w:rsid w:val="00173A8E"/>
    <w:rsid w:val="00177795"/>
    <w:rsid w:val="00177815"/>
    <w:rsid w:val="0018143F"/>
    <w:rsid w:val="00182528"/>
    <w:rsid w:val="00190AC1"/>
    <w:rsid w:val="0019341A"/>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1F8A"/>
    <w:rsid w:val="001D51BA"/>
    <w:rsid w:val="001D6342"/>
    <w:rsid w:val="001D6D53"/>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603"/>
    <w:rsid w:val="00225C54"/>
    <w:rsid w:val="00230765"/>
    <w:rsid w:val="002319E4"/>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66"/>
    <w:rsid w:val="002A1D4E"/>
    <w:rsid w:val="002A2869"/>
    <w:rsid w:val="002B24D6"/>
    <w:rsid w:val="002B4A4D"/>
    <w:rsid w:val="002B73C5"/>
    <w:rsid w:val="002C09BC"/>
    <w:rsid w:val="002C41E6"/>
    <w:rsid w:val="002C74B0"/>
    <w:rsid w:val="002D071A"/>
    <w:rsid w:val="002D34B2"/>
    <w:rsid w:val="002D7637"/>
    <w:rsid w:val="002E1718"/>
    <w:rsid w:val="002E17F2"/>
    <w:rsid w:val="002E7CAE"/>
    <w:rsid w:val="002F2771"/>
    <w:rsid w:val="002F37A9"/>
    <w:rsid w:val="00301CE6"/>
    <w:rsid w:val="0030206E"/>
    <w:rsid w:val="0030256B"/>
    <w:rsid w:val="00303202"/>
    <w:rsid w:val="0030501F"/>
    <w:rsid w:val="00307BA1"/>
    <w:rsid w:val="00311702"/>
    <w:rsid w:val="00311E82"/>
    <w:rsid w:val="00313FD6"/>
    <w:rsid w:val="003143BD"/>
    <w:rsid w:val="00317B01"/>
    <w:rsid w:val="003203ED"/>
    <w:rsid w:val="00322C9F"/>
    <w:rsid w:val="00324D23"/>
    <w:rsid w:val="0032627F"/>
    <w:rsid w:val="00331751"/>
    <w:rsid w:val="0033201A"/>
    <w:rsid w:val="00334579"/>
    <w:rsid w:val="00335858"/>
    <w:rsid w:val="00336679"/>
    <w:rsid w:val="00336BDA"/>
    <w:rsid w:val="00342BD7"/>
    <w:rsid w:val="00343A07"/>
    <w:rsid w:val="00346DB5"/>
    <w:rsid w:val="003477B1"/>
    <w:rsid w:val="0035482C"/>
    <w:rsid w:val="00357380"/>
    <w:rsid w:val="003602D9"/>
    <w:rsid w:val="003604CE"/>
    <w:rsid w:val="00363D14"/>
    <w:rsid w:val="00370E47"/>
    <w:rsid w:val="003742AC"/>
    <w:rsid w:val="00377CE1"/>
    <w:rsid w:val="0038211A"/>
    <w:rsid w:val="00384679"/>
    <w:rsid w:val="00385BF0"/>
    <w:rsid w:val="0039055D"/>
    <w:rsid w:val="003939FF"/>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119"/>
    <w:rsid w:val="003D3C45"/>
    <w:rsid w:val="003D3DC7"/>
    <w:rsid w:val="003D5B1F"/>
    <w:rsid w:val="003E15FA"/>
    <w:rsid w:val="003E55E4"/>
    <w:rsid w:val="003E74E3"/>
    <w:rsid w:val="003E75BA"/>
    <w:rsid w:val="003F05C7"/>
    <w:rsid w:val="003F2CD4"/>
    <w:rsid w:val="003F4E04"/>
    <w:rsid w:val="003F6BBE"/>
    <w:rsid w:val="004000E8"/>
    <w:rsid w:val="004022A0"/>
    <w:rsid w:val="00402E2B"/>
    <w:rsid w:val="0040512B"/>
    <w:rsid w:val="00405CA5"/>
    <w:rsid w:val="00407CD3"/>
    <w:rsid w:val="00410134"/>
    <w:rsid w:val="00410B72"/>
    <w:rsid w:val="00410F18"/>
    <w:rsid w:val="0041263E"/>
    <w:rsid w:val="00413AAC"/>
    <w:rsid w:val="00421105"/>
    <w:rsid w:val="0042247D"/>
    <w:rsid w:val="004242F4"/>
    <w:rsid w:val="00424921"/>
    <w:rsid w:val="00427248"/>
    <w:rsid w:val="00437447"/>
    <w:rsid w:val="00441A92"/>
    <w:rsid w:val="004429F6"/>
    <w:rsid w:val="00444F56"/>
    <w:rsid w:val="00446488"/>
    <w:rsid w:val="004517AA"/>
    <w:rsid w:val="00452CAC"/>
    <w:rsid w:val="00457565"/>
    <w:rsid w:val="00457B71"/>
    <w:rsid w:val="00462DEE"/>
    <w:rsid w:val="00465F3A"/>
    <w:rsid w:val="004669E2"/>
    <w:rsid w:val="00470C31"/>
    <w:rsid w:val="00471368"/>
    <w:rsid w:val="004734D0"/>
    <w:rsid w:val="0047556B"/>
    <w:rsid w:val="00477768"/>
    <w:rsid w:val="00485C7E"/>
    <w:rsid w:val="00492BC5"/>
    <w:rsid w:val="00494445"/>
    <w:rsid w:val="004964F1"/>
    <w:rsid w:val="004A16BC"/>
    <w:rsid w:val="004A2B94"/>
    <w:rsid w:val="004B4D71"/>
    <w:rsid w:val="004B5821"/>
    <w:rsid w:val="004B7C0C"/>
    <w:rsid w:val="004C0083"/>
    <w:rsid w:val="004C3668"/>
    <w:rsid w:val="004C3898"/>
    <w:rsid w:val="004D25CC"/>
    <w:rsid w:val="004D36B1"/>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6970"/>
    <w:rsid w:val="00554E19"/>
    <w:rsid w:val="00560039"/>
    <w:rsid w:val="0056121F"/>
    <w:rsid w:val="00572505"/>
    <w:rsid w:val="00574A2F"/>
    <w:rsid w:val="00575A1F"/>
    <w:rsid w:val="00580202"/>
    <w:rsid w:val="00582809"/>
    <w:rsid w:val="0058798C"/>
    <w:rsid w:val="005900FA"/>
    <w:rsid w:val="005935A4"/>
    <w:rsid w:val="005948C2"/>
    <w:rsid w:val="00595DCA"/>
    <w:rsid w:val="0059779B"/>
    <w:rsid w:val="005A209A"/>
    <w:rsid w:val="005A662D"/>
    <w:rsid w:val="005B141F"/>
    <w:rsid w:val="005B35D7"/>
    <w:rsid w:val="005B392A"/>
    <w:rsid w:val="005B3AA3"/>
    <w:rsid w:val="005B6F83"/>
    <w:rsid w:val="005C74FB"/>
    <w:rsid w:val="005D1602"/>
    <w:rsid w:val="005D60BF"/>
    <w:rsid w:val="005E2A6D"/>
    <w:rsid w:val="005E2FF8"/>
    <w:rsid w:val="005E385F"/>
    <w:rsid w:val="005E5B81"/>
    <w:rsid w:val="005F2CB1"/>
    <w:rsid w:val="005F3025"/>
    <w:rsid w:val="005F4D03"/>
    <w:rsid w:val="005F618C"/>
    <w:rsid w:val="005F70BD"/>
    <w:rsid w:val="00601B76"/>
    <w:rsid w:val="0060283C"/>
    <w:rsid w:val="00604F14"/>
    <w:rsid w:val="00605F62"/>
    <w:rsid w:val="00611B83"/>
    <w:rsid w:val="00613257"/>
    <w:rsid w:val="00620A71"/>
    <w:rsid w:val="00620D80"/>
    <w:rsid w:val="006234A6"/>
    <w:rsid w:val="00624D23"/>
    <w:rsid w:val="00630001"/>
    <w:rsid w:val="006311B3"/>
    <w:rsid w:val="00631793"/>
    <w:rsid w:val="0063284C"/>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71F9"/>
    <w:rsid w:val="006776D7"/>
    <w:rsid w:val="00681003"/>
    <w:rsid w:val="006817C9"/>
    <w:rsid w:val="00683ECE"/>
    <w:rsid w:val="00692D07"/>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30BD"/>
    <w:rsid w:val="007755F2"/>
    <w:rsid w:val="00776971"/>
    <w:rsid w:val="0078177E"/>
    <w:rsid w:val="0078304C"/>
    <w:rsid w:val="00783673"/>
    <w:rsid w:val="00785490"/>
    <w:rsid w:val="007925EA"/>
    <w:rsid w:val="007929C1"/>
    <w:rsid w:val="00793CD8"/>
    <w:rsid w:val="00795C92"/>
    <w:rsid w:val="00796231"/>
    <w:rsid w:val="007A1CB3"/>
    <w:rsid w:val="007A1FF4"/>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358"/>
    <w:rsid w:val="00803FAE"/>
    <w:rsid w:val="0080605F"/>
    <w:rsid w:val="00807786"/>
    <w:rsid w:val="00811FCB"/>
    <w:rsid w:val="008158D6"/>
    <w:rsid w:val="00817196"/>
    <w:rsid w:val="00817EDE"/>
    <w:rsid w:val="008233EC"/>
    <w:rsid w:val="008235DB"/>
    <w:rsid w:val="00824396"/>
    <w:rsid w:val="00824AB4"/>
    <w:rsid w:val="00825C42"/>
    <w:rsid w:val="00825D25"/>
    <w:rsid w:val="00827D6F"/>
    <w:rsid w:val="008376AC"/>
    <w:rsid w:val="008444E8"/>
    <w:rsid w:val="00844E80"/>
    <w:rsid w:val="00846738"/>
    <w:rsid w:val="00846FE7"/>
    <w:rsid w:val="00850CEC"/>
    <w:rsid w:val="00856911"/>
    <w:rsid w:val="008649AB"/>
    <w:rsid w:val="00864FDF"/>
    <w:rsid w:val="008677FD"/>
    <w:rsid w:val="008706D4"/>
    <w:rsid w:val="00870F8A"/>
    <w:rsid w:val="0087173D"/>
    <w:rsid w:val="008719A4"/>
    <w:rsid w:val="00871D23"/>
    <w:rsid w:val="00874312"/>
    <w:rsid w:val="0087437C"/>
    <w:rsid w:val="00875CD7"/>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EA4"/>
    <w:rsid w:val="009139D9"/>
    <w:rsid w:val="00914AD8"/>
    <w:rsid w:val="00916079"/>
    <w:rsid w:val="00917AE6"/>
    <w:rsid w:val="00917CE9"/>
    <w:rsid w:val="00920BF2"/>
    <w:rsid w:val="00922010"/>
    <w:rsid w:val="00931BD9"/>
    <w:rsid w:val="009344CC"/>
    <w:rsid w:val="009368F3"/>
    <w:rsid w:val="00941636"/>
    <w:rsid w:val="00943742"/>
    <w:rsid w:val="00945C05"/>
    <w:rsid w:val="00946945"/>
    <w:rsid w:val="00947713"/>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69EB"/>
    <w:rsid w:val="00A01568"/>
    <w:rsid w:val="00A048A8"/>
    <w:rsid w:val="00A04F49"/>
    <w:rsid w:val="00A13E54"/>
    <w:rsid w:val="00A17F63"/>
    <w:rsid w:val="00A2193B"/>
    <w:rsid w:val="00A2351A"/>
    <w:rsid w:val="00A23E01"/>
    <w:rsid w:val="00A264A9"/>
    <w:rsid w:val="00A27785"/>
    <w:rsid w:val="00A30187"/>
    <w:rsid w:val="00A3448A"/>
    <w:rsid w:val="00A34FA4"/>
    <w:rsid w:val="00A35C4E"/>
    <w:rsid w:val="00A36297"/>
    <w:rsid w:val="00A41E2B"/>
    <w:rsid w:val="00A4491E"/>
    <w:rsid w:val="00A45B74"/>
    <w:rsid w:val="00A52E1D"/>
    <w:rsid w:val="00A56256"/>
    <w:rsid w:val="00A61499"/>
    <w:rsid w:val="00A62A77"/>
    <w:rsid w:val="00A63483"/>
    <w:rsid w:val="00A657D7"/>
    <w:rsid w:val="00A660AC"/>
    <w:rsid w:val="00A67E6C"/>
    <w:rsid w:val="00A71B99"/>
    <w:rsid w:val="00A739D0"/>
    <w:rsid w:val="00A761D4"/>
    <w:rsid w:val="00A77EC4"/>
    <w:rsid w:val="00A802F2"/>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40E0"/>
    <w:rsid w:val="00AE4DBA"/>
    <w:rsid w:val="00AE4F07"/>
    <w:rsid w:val="00AF10D1"/>
    <w:rsid w:val="00AF1C5D"/>
    <w:rsid w:val="00AF42D7"/>
    <w:rsid w:val="00B006FE"/>
    <w:rsid w:val="00B007C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2AAA"/>
    <w:rsid w:val="00B664C7"/>
    <w:rsid w:val="00B73373"/>
    <w:rsid w:val="00B739F6"/>
    <w:rsid w:val="00B73CA4"/>
    <w:rsid w:val="00B7425C"/>
    <w:rsid w:val="00B80409"/>
    <w:rsid w:val="00B81A6C"/>
    <w:rsid w:val="00B85575"/>
    <w:rsid w:val="00B85DE5"/>
    <w:rsid w:val="00B90F73"/>
    <w:rsid w:val="00B933C5"/>
    <w:rsid w:val="00B93B59"/>
    <w:rsid w:val="00B9406A"/>
    <w:rsid w:val="00BA2280"/>
    <w:rsid w:val="00BA2A08"/>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3279"/>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719D"/>
    <w:rsid w:val="00C54995"/>
    <w:rsid w:val="00C54D41"/>
    <w:rsid w:val="00C60783"/>
    <w:rsid w:val="00C64672"/>
    <w:rsid w:val="00C70697"/>
    <w:rsid w:val="00C71446"/>
    <w:rsid w:val="00C72EF4"/>
    <w:rsid w:val="00C75D2F"/>
    <w:rsid w:val="00C767BE"/>
    <w:rsid w:val="00C76963"/>
    <w:rsid w:val="00C76E3C"/>
    <w:rsid w:val="00C81568"/>
    <w:rsid w:val="00C9027A"/>
    <w:rsid w:val="00C9068E"/>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E0424"/>
    <w:rsid w:val="00CE7561"/>
    <w:rsid w:val="00CF1354"/>
    <w:rsid w:val="00CF3B1F"/>
    <w:rsid w:val="00CF3BF6"/>
    <w:rsid w:val="00CF4BAB"/>
    <w:rsid w:val="00CF625B"/>
    <w:rsid w:val="00CF687E"/>
    <w:rsid w:val="00D0349B"/>
    <w:rsid w:val="00D04434"/>
    <w:rsid w:val="00D10249"/>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034D"/>
    <w:rsid w:val="00DC2D36"/>
    <w:rsid w:val="00DC53EF"/>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385F"/>
    <w:rsid w:val="00E64434"/>
    <w:rsid w:val="00E67C51"/>
    <w:rsid w:val="00E72EFC"/>
    <w:rsid w:val="00E758EC"/>
    <w:rsid w:val="00E8234C"/>
    <w:rsid w:val="00E83AA9"/>
    <w:rsid w:val="00E85928"/>
    <w:rsid w:val="00E87822"/>
    <w:rsid w:val="00E90395"/>
    <w:rsid w:val="00E90E49"/>
    <w:rsid w:val="00E917F9"/>
    <w:rsid w:val="00E9291C"/>
    <w:rsid w:val="00E93FFE"/>
    <w:rsid w:val="00E94DFA"/>
    <w:rsid w:val="00E94F8A"/>
    <w:rsid w:val="00EA08B2"/>
    <w:rsid w:val="00EA7A41"/>
    <w:rsid w:val="00EB077B"/>
    <w:rsid w:val="00EB4EA2"/>
    <w:rsid w:val="00EC27C6"/>
    <w:rsid w:val="00EC4207"/>
    <w:rsid w:val="00EC5653"/>
    <w:rsid w:val="00EC60B5"/>
    <w:rsid w:val="00EC71CE"/>
    <w:rsid w:val="00ED1006"/>
    <w:rsid w:val="00ED185F"/>
    <w:rsid w:val="00EF0E67"/>
    <w:rsid w:val="00EF18FE"/>
    <w:rsid w:val="00EF5787"/>
    <w:rsid w:val="00EF60D0"/>
    <w:rsid w:val="00F0528D"/>
    <w:rsid w:val="00F06C67"/>
    <w:rsid w:val="00F06DFD"/>
    <w:rsid w:val="00F071D1"/>
    <w:rsid w:val="00F07533"/>
    <w:rsid w:val="00F10629"/>
    <w:rsid w:val="00F120A7"/>
    <w:rsid w:val="00F15FA5"/>
    <w:rsid w:val="00F209B7"/>
    <w:rsid w:val="00F2376F"/>
    <w:rsid w:val="00F243D8"/>
    <w:rsid w:val="00F24E5B"/>
    <w:rsid w:val="00F30828"/>
    <w:rsid w:val="00F313D6"/>
    <w:rsid w:val="00F40F0C"/>
    <w:rsid w:val="00F41589"/>
    <w:rsid w:val="00F44B24"/>
    <w:rsid w:val="00F4728E"/>
    <w:rsid w:val="00F4766C"/>
    <w:rsid w:val="00F507D1"/>
    <w:rsid w:val="00F519CE"/>
    <w:rsid w:val="00F51ADA"/>
    <w:rsid w:val="00F5563F"/>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25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styleId="Mention">
    <w:name w:val="Mention"/>
    <w:basedOn w:val="DefaultParagraphFont"/>
    <w:uiPriority w:val="99"/>
    <w:semiHidden/>
    <w:unhideWhenUsed/>
    <w:rsid w:val="004C008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5NUHHDQN7SK2-1-180814</_dlc_DocId>
    <_dlc_DocIdUrl xmlns="08b2df90-05d3-4030-90d4-c9feeb4a1cd9">
      <Url>https://ericoll.internal.ericsson.com/sites/star/_layouts/DocIdRedir.aspx?ID=5NUHHDQN7SK2-1-180814</Url>
      <Description>5NUHHDQN7SK2-1-180814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1873-6C77-42DD-A502-88BFB548A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12554-C180-4BC7-8836-A0A26E3859A5}">
  <ds:schemaRefs>
    <ds:schemaRef ds:uri="http://schemas.microsoft.com/sharepoint/v3/contenttype/forms"/>
  </ds:schemaRefs>
</ds:datastoreItem>
</file>

<file path=customXml/itemProps3.xml><?xml version="1.0" encoding="utf-8"?>
<ds:datastoreItem xmlns:ds="http://schemas.openxmlformats.org/officeDocument/2006/customXml" ds:itemID="{178510E2-39C8-47D4-BB59-862F0C829A3B}">
  <ds:schemaRefs>
    <ds:schemaRef ds:uri="http://schemas.microsoft.com/sharepoint/events"/>
  </ds:schemaRefs>
</ds:datastoreItem>
</file>

<file path=customXml/itemProps4.xml><?xml version="1.0" encoding="utf-8"?>
<ds:datastoreItem xmlns:ds="http://schemas.openxmlformats.org/officeDocument/2006/customXml" ds:itemID="{1E4DB700-8B64-483E-BC72-0AB2AF4FAC1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4B3E81D6-749D-44A8-9576-BAD0D34DBBD1}">
  <ds:schemaRefs>
    <ds:schemaRef ds:uri="Microsoft.SharePoint.Taxonomy.ContentTypeSync"/>
  </ds:schemaRefs>
</ds:datastoreItem>
</file>

<file path=customXml/itemProps6.xml><?xml version="1.0" encoding="utf-8"?>
<ds:datastoreItem xmlns:ds="http://schemas.openxmlformats.org/officeDocument/2006/customXml" ds:itemID="{825B0D2A-D097-43F5-955A-735DE9B0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1238</TotalTime>
  <Pages>4</Pages>
  <Words>1302</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Wahaj Arshad</cp:lastModifiedBy>
  <cp:revision>55</cp:revision>
  <cp:lastPrinted>2008-01-31T06:09:00Z</cp:lastPrinted>
  <dcterms:created xsi:type="dcterms:W3CDTF">2016-09-07T05:59:00Z</dcterms:created>
  <dcterms:modified xsi:type="dcterms:W3CDTF">2017-09-28T10:43:00Z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a3ce4f27-9552-4ef8-8a7c-8e0733afd49d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